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C1052" w14:textId="77777777" w:rsidR="003C1795" w:rsidRDefault="003C1795" w:rsidP="003C17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SOTEHILL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B5B19D8" w14:textId="77777777" w:rsidR="003C1795" w:rsidRDefault="003C1795" w:rsidP="003C1795">
      <w:pPr>
        <w:rPr>
          <w:rFonts w:ascii="Times New Roman" w:hAnsi="Times New Roman" w:cs="Times New Roman"/>
        </w:rPr>
      </w:pPr>
    </w:p>
    <w:p w14:paraId="30FB3748" w14:textId="77777777" w:rsidR="003C1795" w:rsidRDefault="003C1795" w:rsidP="003C1795">
      <w:pPr>
        <w:rPr>
          <w:rFonts w:ascii="Times New Roman" w:hAnsi="Times New Roman" w:cs="Times New Roman"/>
        </w:rPr>
      </w:pPr>
    </w:p>
    <w:p w14:paraId="30848765" w14:textId="77777777" w:rsidR="003C1795" w:rsidRDefault="003C1795" w:rsidP="003C17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Pek</w:t>
      </w:r>
      <w:proofErr w:type="spellEnd"/>
      <w:r>
        <w:rPr>
          <w:rFonts w:ascii="Times New Roman" w:hAnsi="Times New Roman" w:cs="Times New Roman"/>
        </w:rPr>
        <w:t xml:space="preserve"> of Wakefield(q.v.), Robert</w:t>
      </w:r>
    </w:p>
    <w:p w14:paraId="674AF70B" w14:textId="77777777" w:rsidR="003C1795" w:rsidRDefault="003C1795" w:rsidP="003C17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Gargrave</w:t>
      </w:r>
      <w:proofErr w:type="spellEnd"/>
      <w:r>
        <w:rPr>
          <w:rFonts w:ascii="Times New Roman" w:hAnsi="Times New Roman" w:cs="Times New Roman"/>
        </w:rPr>
        <w:t xml:space="preserve"> of Wakefield(q.v.)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Alice </w:t>
      </w:r>
      <w:proofErr w:type="spellStart"/>
      <w:r>
        <w:rPr>
          <w:rFonts w:ascii="Times New Roman" w:hAnsi="Times New Roman" w:cs="Times New Roman"/>
        </w:rPr>
        <w:t>Saynell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Thornell</w:t>
      </w:r>
      <w:proofErr w:type="spellEnd"/>
      <w:r>
        <w:rPr>
          <w:rFonts w:ascii="Times New Roman" w:hAnsi="Times New Roman" w:cs="Times New Roman"/>
        </w:rPr>
        <w:t xml:space="preserve">(q.v.), as </w:t>
      </w:r>
    </w:p>
    <w:p w14:paraId="41F45A88" w14:textId="77777777" w:rsidR="003C1795" w:rsidRDefault="003C1795" w:rsidP="003C17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the executrix of Sir John </w:t>
      </w:r>
      <w:proofErr w:type="spellStart"/>
      <w:r>
        <w:rPr>
          <w:rFonts w:ascii="Times New Roman" w:hAnsi="Times New Roman" w:cs="Times New Roman"/>
        </w:rPr>
        <w:t>Saynell</w:t>
      </w:r>
      <w:proofErr w:type="spellEnd"/>
      <w:r>
        <w:rPr>
          <w:rFonts w:ascii="Times New Roman" w:hAnsi="Times New Roman" w:cs="Times New Roman"/>
        </w:rPr>
        <w:t>(q.v.).</w:t>
      </w:r>
    </w:p>
    <w:p w14:paraId="5641DEB5" w14:textId="77777777" w:rsidR="003C1795" w:rsidRDefault="003C1795" w:rsidP="003C17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809B4A6" w14:textId="77777777" w:rsidR="003C1795" w:rsidRDefault="003C1795" w:rsidP="003C1795">
      <w:pPr>
        <w:rPr>
          <w:rFonts w:ascii="Times New Roman" w:hAnsi="Times New Roman" w:cs="Times New Roman"/>
        </w:rPr>
      </w:pPr>
    </w:p>
    <w:p w14:paraId="6764178C" w14:textId="77777777" w:rsidR="003C1795" w:rsidRDefault="003C1795" w:rsidP="003C1795">
      <w:pPr>
        <w:rPr>
          <w:rFonts w:ascii="Times New Roman" w:hAnsi="Times New Roman" w:cs="Times New Roman"/>
        </w:rPr>
      </w:pPr>
    </w:p>
    <w:p w14:paraId="05E84E7F" w14:textId="77777777" w:rsidR="003C1795" w:rsidRPr="00C41042" w:rsidRDefault="003C1795" w:rsidP="003C17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2019</w:t>
      </w:r>
    </w:p>
    <w:p w14:paraId="51FD5A42" w14:textId="77777777" w:rsidR="006B2F86" w:rsidRPr="00E71FC3" w:rsidRDefault="003C17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75F01" w14:textId="77777777" w:rsidR="003C1795" w:rsidRDefault="003C1795" w:rsidP="00E71FC3">
      <w:r>
        <w:separator/>
      </w:r>
    </w:p>
  </w:endnote>
  <w:endnote w:type="continuationSeparator" w:id="0">
    <w:p w14:paraId="69B576FB" w14:textId="77777777" w:rsidR="003C1795" w:rsidRDefault="003C17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1A8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C7D60" w14:textId="77777777" w:rsidR="003C1795" w:rsidRDefault="003C1795" w:rsidP="00E71FC3">
      <w:r>
        <w:separator/>
      </w:r>
    </w:p>
  </w:footnote>
  <w:footnote w:type="continuationSeparator" w:id="0">
    <w:p w14:paraId="46CD8342" w14:textId="77777777" w:rsidR="003C1795" w:rsidRDefault="003C17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95"/>
    <w:rsid w:val="001A7C09"/>
    <w:rsid w:val="003C179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6FEC5"/>
  <w15:chartTrackingRefBased/>
  <w15:docId w15:val="{585A4F1B-EB19-4215-BD38-4E51B702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17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2019-01-19T19:15:00Z</dcterms:created>
  <dcterms:modified xsi:type="dcterms:W3CDTF">2019-01-19T19:15:00Z</dcterms:modified>
</cp:coreProperties>
</file>